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69966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STOPERFELD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0AF78D90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Hadlow, Kent.</w:t>
      </w:r>
    </w:p>
    <w:p w14:paraId="55FE86EE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8B4C74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00B883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Oct.1469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Deryndale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Sussex, to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Colpepyr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05B3402D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Ford, the elder(q.v.),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Awger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Wybarn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48B1B5DF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Sampson(q.v.), John Fane(q.v.), Richard Pynchon(q.v.) and John</w:t>
      </w:r>
    </w:p>
    <w:p w14:paraId="649AF657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Berton(q.v.).   (T.N.A. ref. DYK/27)</w:t>
      </w:r>
    </w:p>
    <w:p w14:paraId="27E948A4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9477AC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BFCEE3" w14:textId="77777777" w:rsidR="00F81998" w:rsidRDefault="00F81998" w:rsidP="00F81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36538C6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EFE7A" w14:textId="77777777" w:rsidR="00F81998" w:rsidRDefault="00F81998" w:rsidP="009139A6">
      <w:r>
        <w:separator/>
      </w:r>
    </w:p>
  </w:endnote>
  <w:endnote w:type="continuationSeparator" w:id="0">
    <w:p w14:paraId="002EC5DF" w14:textId="77777777" w:rsidR="00F81998" w:rsidRDefault="00F819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15E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BC8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979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D0BB7" w14:textId="77777777" w:rsidR="00F81998" w:rsidRDefault="00F81998" w:rsidP="009139A6">
      <w:r>
        <w:separator/>
      </w:r>
    </w:p>
  </w:footnote>
  <w:footnote w:type="continuationSeparator" w:id="0">
    <w:p w14:paraId="15DADB98" w14:textId="77777777" w:rsidR="00F81998" w:rsidRDefault="00F819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23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D51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9A8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99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DDEF3"/>
  <w15:chartTrackingRefBased/>
  <w15:docId w15:val="{C953738D-AFFA-4BEE-B09D-5C384CEC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2022-02-26T19:36:00Z</dcterms:created>
  <dcterms:modified xsi:type="dcterms:W3CDTF">2022-02-26T19:37:00Z</dcterms:modified>
</cp:coreProperties>
</file>